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3A7" w:rsidRDefault="005A23A7">
      <w:bookmarkStart w:id="0" w:name="_GoBack"/>
      <w:bookmarkEnd w:id="0"/>
    </w:p>
    <w:p w:rsidR="000F0347" w:rsidRDefault="00882DC3" w:rsidP="000F0347">
      <w:pPr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522.75pt;height:74.25pt" fillcolor="#9400ed" strokecolor="#eaeaea" strokeweight="1pt">
            <v:fill r:id="rId8" o:title="" color2="blue" angle="-90" colors="0 #a603ab;13763f #0819fb;22938f #1a8d48;34079f yellow;47841f #ee3f17;57672f #e81766;1 #a603ab" method="none" type="gradient"/>
            <v:stroke r:id="rId8" o:title=""/>
            <v:shadow type="perspective" color="silver" opacity="52429f" origin="-.5,.5" matrix=",46340f,,.5,,-4768371582e-16"/>
            <v:textpath style="font-family:&quot;Arial Black&quot;;v-text-kern:t" trim="t" fitpath="t" xscale="f" string="Космическая викторина"/>
          </v:shape>
        </w:pict>
      </w:r>
    </w:p>
    <w:p w:rsidR="000F0347" w:rsidRDefault="000F0347" w:rsidP="000F0347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назывался космический корабль, на борту которого первый космонавт планеты совершил полет?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Кто из космонавтов и когда первым вышел в открытый космос?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Сколько времени находился в открытом космосе космонавт Алексей Леонов в 1965 г.?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Кто был генеральным конструктором пилотируемых космических аппаратов?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Кто из женщин и когда первой побывал в космосе?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Назовите центральное космическое тело солнечной системы?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Какая планета является естественным спутником Земли?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Можно ли на Луне пользоваться компасом?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Какую планету называют красной?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Сможет ли космонавт в летящем космическом корабле перелить воду из одного сосуда в другой?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Где находится самый большой планетарий в мире?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Кто из американских астронавтов первым ступил на Луну?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13. Какая планета солнечной системы является самой большой?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Где находится Море Дождей?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Кем был изобретен первый оптический телескоп?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16. Место, где готовят к полету в космос и откуда запускают космические ракеты и аппараты?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Главный космодром, с которого стартовали первые космические корабли?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При возвращении на Землю космический корабль врывается в плотные слои атмосферы с большой скоростью. Что происходит с поверхностью корабля?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0F0347" w:rsidRPr="000F0347" w:rsidRDefault="000F0347" w:rsidP="000F0347">
      <w:pPr>
        <w:spacing w:after="0"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Почему в музее Звездного городка в рабочем кабинете Ю.А. Гагарина часы над дверью показывают одно и то же время: 10 ч 31 мин? </w:t>
      </w:r>
    </w:p>
    <w:p w:rsidR="000F0347" w:rsidRDefault="000F0347" w:rsidP="000F0347">
      <w:pPr>
        <w:spacing w:after="0" w:line="360" w:lineRule="auto"/>
        <w:jc w:val="left"/>
      </w:pPr>
      <w:r w:rsidRPr="000F0347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Когда был запущен первый искусственный спутник Земли?</w:t>
      </w:r>
      <w:r w:rsidRPr="000F034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sectPr w:rsidR="000F0347" w:rsidSect="009C1883">
      <w:headerReference w:type="default" r:id="rId9"/>
      <w:footerReference w:type="default" r:id="rId10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CFD" w:rsidRDefault="00A51CFD" w:rsidP="00EF1D2C">
      <w:pPr>
        <w:spacing w:after="0"/>
      </w:pPr>
      <w:r>
        <w:separator/>
      </w:r>
    </w:p>
  </w:endnote>
  <w:endnote w:type="continuationSeparator" w:id="0">
    <w:p w:rsidR="00A51CFD" w:rsidRDefault="00A51CFD" w:rsidP="00EF1D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347" w:rsidRDefault="000F0347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 wp14:anchorId="0923EBE9" wp14:editId="421E0596">
          <wp:simplePos x="0" y="0"/>
          <wp:positionH relativeFrom="column">
            <wp:posOffset>4568825</wp:posOffset>
          </wp:positionH>
          <wp:positionV relativeFrom="paragraph">
            <wp:posOffset>47625</wp:posOffset>
          </wp:positionV>
          <wp:extent cx="1025525" cy="483870"/>
          <wp:effectExtent l="0" t="0" r="0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5525" cy="483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C1883" w:rsidRPr="009C1883" w:rsidRDefault="000F0347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sz w:val="28"/>
        <w:szCs w:val="28"/>
      </w:rPr>
      <w:t>Редакция газеты</w:t>
    </w:r>
  </w:p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</w:p>
  <w:p w:rsidR="009C1883" w:rsidRDefault="009C18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CFD" w:rsidRDefault="00A51CFD" w:rsidP="00EF1D2C">
      <w:pPr>
        <w:spacing w:after="0"/>
      </w:pPr>
      <w:r>
        <w:separator/>
      </w:r>
    </w:p>
  </w:footnote>
  <w:footnote w:type="continuationSeparator" w:id="0">
    <w:p w:rsidR="00A51CFD" w:rsidRDefault="00A51CFD" w:rsidP="00EF1D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D2C" w:rsidRPr="009C1883" w:rsidRDefault="00882DC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mc:AlternateContent>
        <mc:Choice Requires="wpg">
          <w:drawing>
            <wp:anchor distT="0" distB="0" distL="114300" distR="114300" simplePos="0" relativeHeight="251671552" behindDoc="0" locked="0" layoutInCell="1" allowOverlap="1" wp14:anchorId="202E18C8" wp14:editId="23797179">
              <wp:simplePos x="0" y="0"/>
              <wp:positionH relativeFrom="column">
                <wp:posOffset>3051810</wp:posOffset>
              </wp:positionH>
              <wp:positionV relativeFrom="paragraph">
                <wp:posOffset>-67945</wp:posOffset>
              </wp:positionV>
              <wp:extent cx="1325245" cy="379730"/>
              <wp:effectExtent l="76200" t="0" r="46355" b="1270"/>
              <wp:wrapNone/>
              <wp:docPr id="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325245" cy="379730"/>
                        <a:chOff x="4168" y="600"/>
                        <a:chExt cx="2087" cy="598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4168" y="953"/>
                          <a:ext cx="69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9999FF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C5C5F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716" y="600"/>
                          <a:ext cx="661" cy="5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1D2C" w:rsidRPr="009C1883" w:rsidRDefault="00882DC3" w:rsidP="00882DC3">
                            <w:pPr>
                              <w:pStyle w:val="a5"/>
                              <w:tabs>
                                <w:tab w:val="left" w:pos="2775"/>
                              </w:tabs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882DC3">
                              <w:rPr>
                                <w:rFonts w:ascii="Monotype Corsiva" w:hAnsi="Monotype Corsiva"/>
                                <w:b/>
                                <w:color w:val="0000FF"/>
                                <w:sz w:val="20"/>
                                <w:szCs w:val="36"/>
                              </w:rPr>
                              <w:t>1</w:t>
                            </w:r>
                            <w:r w:rsidRPr="00882DC3">
                              <w:rPr>
                                <w:rFonts w:ascii="Monotype Corsiva" w:hAnsi="Monotype Corsiva"/>
                                <w:b/>
                                <w:color w:val="0000FF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AutoShape 6"/>
                      <wps:cNvCnPr>
                        <a:cxnSpLocks noChangeShapeType="1"/>
                      </wps:cNvCnPr>
                      <wps:spPr bwMode="auto">
                        <a:xfrm>
                          <a:off x="5563" y="953"/>
                          <a:ext cx="69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9999FF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C5C5FF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left:0;text-align:left;margin-left:240.3pt;margin-top:-5.35pt;width:104.35pt;height:29.9pt;z-index:251671552" coordorigin="4168,600" coordsize="2087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4168;top:953;width:6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bvusQAAADaAAAADwAAAGRycy9kb3ducmV2LnhtbESPQWsCMRSE7wX/Q3iCl1KzCrZla5RW&#10;KnjQQ+1eenvdvG5CNy9hk7rrvzeC0OMwM98wy/XgWnGiLlrPCmbTAgRx7bXlRkH1uX14BhETssbW&#10;Myk4U4T1anS3xFL7nj/odEyNyBCOJSowKYVSylgbchinPhBn78d3DlOWXSN1h32Gu1bOi+JROrSc&#10;FwwG2hiqf49/TkF42y6+3ysdvsLhvnra92ZvrVFqMh5eX0AkGtJ/+NbeaQVzuF7JN0Cu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1u+6xAAAANoAAAAPAAAAAAAAAAAA&#10;AAAAAKECAABkcnMvZG93bnJldi54bWxQSwUGAAAAAAQABAD5AAAAkgMAAAAA&#10;" strokecolor="#99f" strokeweight="2.25pt">
                <v:shadow on="t" color="#c5c5ff" opacity=".5" offset="-6pt,-6p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716;top:600;width:661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<v:textbox>
                  <w:txbxContent>
                    <w:p w:rsidR="00EF1D2C" w:rsidRPr="009C1883" w:rsidRDefault="00882DC3" w:rsidP="00882DC3">
                      <w:pPr>
                        <w:pStyle w:val="a5"/>
                        <w:tabs>
                          <w:tab w:val="left" w:pos="2775"/>
                        </w:tabs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0000FF"/>
                          <w:sz w:val="36"/>
                          <w:szCs w:val="36"/>
                        </w:rPr>
                      </w:pPr>
                      <w:r w:rsidRPr="00882DC3">
                        <w:rPr>
                          <w:rFonts w:ascii="Monotype Corsiva" w:hAnsi="Monotype Corsiva"/>
                          <w:b/>
                          <w:color w:val="0000FF"/>
                          <w:sz w:val="20"/>
                          <w:szCs w:val="36"/>
                        </w:rPr>
                        <w:t>1</w:t>
                      </w:r>
                      <w:r w:rsidRPr="00882DC3">
                        <w:rPr>
                          <w:rFonts w:ascii="Monotype Corsiva" w:hAnsi="Monotype Corsiva"/>
                          <w:b/>
                          <w:color w:val="0000FF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shape>
              <v:shape id="AutoShape 6" o:spid="_x0000_s1029" type="#_x0000_t32" style="position:absolute;left:5563;top:953;width:6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81q8QAAADaAAAADwAAAGRycy9kb3ducmV2LnhtbESPQWvCQBSE7wX/w/IEb3VjpaLRVYJg&#10;WwpVjILXR/aZDWbfhuw2xn/fLRR6HGbmG2a16W0tOmp95VjBZJyAIC6crrhUcD7tnucgfEDWWDsm&#10;BQ/ysFkPnlaYanfnI3V5KEWEsE9RgQmhSaX0hSGLfuwa4uhdXWsxRNmWUrd4j3Bby5ckmUmLFccF&#10;gw1tDRW3/NsqOD7yrjhkJnvfTefZ2+v+6/K50EqNhn22BBGoD//hv/aHVjCD3yvxBs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XzWrxAAAANoAAAAPAAAAAAAAAAAA&#10;AAAAAKECAABkcnMvZG93bnJldi54bWxQSwUGAAAAAAQABAD5AAAAkgMAAAAA&#10;" strokecolor="#99f" strokeweight="2.25pt">
                <v:shadow on="t" color="#c5c5ff" opacity=".5" offset="6pt,-6pt"/>
              </v:shape>
            </v:group>
          </w:pict>
        </mc:Fallback>
      </mc:AlternateContent>
    </w:r>
    <w:r w:rsidR="009C1883"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 wp14:anchorId="51CC63BF" wp14:editId="291B879B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9C1883">
      <w:tab/>
    </w:r>
    <w:r w:rsidR="009C1883">
      <w:tab/>
    </w:r>
    <w:r w:rsidR="00EF1D2C" w:rsidRPr="009C1883">
      <w:rPr>
        <w:rFonts w:ascii="Monotype Corsiva" w:hAnsi="Monotype Corsiva"/>
        <w:color w:val="C00000"/>
        <w:sz w:val="32"/>
        <w:szCs w:val="32"/>
      </w:rPr>
      <w:t>1</w:t>
    </w:r>
    <w:r w:rsidR="000F0347">
      <w:rPr>
        <w:rFonts w:ascii="Monotype Corsiva" w:hAnsi="Monotype Corsiva"/>
        <w:color w:val="C00000"/>
        <w:sz w:val="32"/>
        <w:szCs w:val="32"/>
      </w:rPr>
      <w:t>1</w:t>
    </w:r>
    <w:r w:rsidR="00EF1D2C" w:rsidRPr="009C1883">
      <w:rPr>
        <w:rFonts w:ascii="Monotype Corsiva" w:hAnsi="Monotype Corsiva"/>
        <w:color w:val="C00000"/>
        <w:sz w:val="32"/>
        <w:szCs w:val="32"/>
      </w:rPr>
      <w:t>.0</w:t>
    </w:r>
    <w:r w:rsidR="000F0347">
      <w:rPr>
        <w:rFonts w:ascii="Monotype Corsiva" w:hAnsi="Monotype Corsiva"/>
        <w:color w:val="C00000"/>
        <w:sz w:val="32"/>
        <w:szCs w:val="32"/>
      </w:rPr>
      <w:t>4</w:t>
    </w:r>
    <w:r w:rsidR="00EF1D2C" w:rsidRPr="009C1883">
      <w:rPr>
        <w:rFonts w:ascii="Monotype Corsiva" w:hAnsi="Monotype Corsiva"/>
        <w:color w:val="C00000"/>
        <w:sz w:val="32"/>
        <w:szCs w:val="32"/>
      </w:rPr>
      <w:t>.20</w:t>
    </w:r>
    <w:r w:rsidR="000F0347">
      <w:rPr>
        <w:rFonts w:ascii="Monotype Corsiva" w:hAnsi="Monotype Corsiva"/>
        <w:color w:val="C00000"/>
        <w:sz w:val="32"/>
        <w:szCs w:val="32"/>
      </w:rPr>
      <w:t>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7">
      <o:colormru v:ext="edit" colors="#c5c5f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347"/>
    <w:rsid w:val="000F0347"/>
    <w:rsid w:val="00105BFA"/>
    <w:rsid w:val="005A23A7"/>
    <w:rsid w:val="005A2E11"/>
    <w:rsid w:val="00882DC3"/>
    <w:rsid w:val="009C1883"/>
    <w:rsid w:val="00A51CFD"/>
    <w:rsid w:val="00EF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47"/>
    <w:pPr>
      <w:spacing w:after="240" w:line="240" w:lineRule="auto"/>
      <w:jc w:val="right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/>
      <w:jc w:val="left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/>
      <w:jc w:val="left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47"/>
    <w:pPr>
      <w:spacing w:after="240" w:line="240" w:lineRule="auto"/>
      <w:jc w:val="right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D2C"/>
    <w:pPr>
      <w:tabs>
        <w:tab w:val="center" w:pos="4677"/>
        <w:tab w:val="right" w:pos="9355"/>
      </w:tabs>
      <w:spacing w:after="0"/>
      <w:jc w:val="left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F1D2C"/>
  </w:style>
  <w:style w:type="paragraph" w:styleId="a7">
    <w:name w:val="footer"/>
    <w:basedOn w:val="a"/>
    <w:link w:val="a8"/>
    <w:uiPriority w:val="99"/>
    <w:unhideWhenUsed/>
    <w:rsid w:val="00EF1D2C"/>
    <w:pPr>
      <w:tabs>
        <w:tab w:val="center" w:pos="4677"/>
        <w:tab w:val="right" w:pos="9355"/>
      </w:tabs>
      <w:spacing w:after="0"/>
      <w:jc w:val="left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EF1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96;&#1082;&#1086;&#1083;&#1100;&#1085;&#1072;&#1103;%20&#1087;&#1083;&#1072;&#1085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06FEC-AD4E-446A-A81B-BFD4E59C4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старницы.dotx</Template>
  <TotalTime>15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Михайловна</dc:creator>
  <cp:lastModifiedBy>User</cp:lastModifiedBy>
  <cp:revision>2</cp:revision>
  <cp:lastPrinted>2011-04-11T12:54:00Z</cp:lastPrinted>
  <dcterms:created xsi:type="dcterms:W3CDTF">2011-04-10T06:35:00Z</dcterms:created>
  <dcterms:modified xsi:type="dcterms:W3CDTF">2011-04-11T12:57:00Z</dcterms:modified>
</cp:coreProperties>
</file>